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2026-53-70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28.05.2026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Rathaus Neubau Elmshorn - Feuerlöschanlagen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Feuerlöschanlagen für den Rathaus Neubau der Stadt Elmshorn.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